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80E37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633603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633603">
              <w:rPr>
                <w:spacing w:val="1"/>
              </w:rPr>
              <w:t xml:space="preserve">Цыгановой Л. П.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B5B9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B5B92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0B5B92">
              <w:t>а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633603" w:rsidRDefault="00D25713" w:rsidP="0063360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633603">
        <w:rPr>
          <w:spacing w:val="1"/>
        </w:rPr>
        <w:t xml:space="preserve">Цыгановой Л. П. разрешение </w:t>
      </w:r>
      <w:r w:rsidR="00633603" w:rsidRPr="001309F9">
        <w:t>на условно разрешенный вид использования земельн</w:t>
      </w:r>
      <w:r w:rsidR="00633603" w:rsidRPr="001309F9">
        <w:t>о</w:t>
      </w:r>
      <w:r w:rsidR="00633603" w:rsidRPr="001309F9">
        <w:t>го участка с кадастровым номером 54:35:</w:t>
      </w:r>
      <w:r w:rsidR="00633603">
        <w:t>031915</w:t>
      </w:r>
      <w:r w:rsidR="00633603" w:rsidRPr="001309F9">
        <w:t>:</w:t>
      </w:r>
      <w:r w:rsidR="00633603">
        <w:t xml:space="preserve">9 </w:t>
      </w:r>
      <w:r w:rsidR="00633603" w:rsidRPr="001309F9">
        <w:t xml:space="preserve">площадью </w:t>
      </w:r>
      <w:r w:rsidR="00633603">
        <w:t>882</w:t>
      </w:r>
      <w:r w:rsidR="00633603" w:rsidRPr="001309F9">
        <w:t xml:space="preserve"> кв. м</w:t>
      </w:r>
      <w:r w:rsidR="00633603">
        <w:t xml:space="preserve"> с местоположением: </w:t>
      </w:r>
      <w:r w:rsidR="00633603" w:rsidRPr="002A1933">
        <w:t>установлено относительно ориентира, расположенного в гр</w:t>
      </w:r>
      <w:r w:rsidR="00633603" w:rsidRPr="002A1933">
        <w:t>а</w:t>
      </w:r>
      <w:r w:rsidR="00633603" w:rsidRPr="002A1933">
        <w:t>ницах участка</w:t>
      </w:r>
      <w:r w:rsidR="00633603">
        <w:t>, о</w:t>
      </w:r>
      <w:r w:rsidR="00633603" w:rsidRPr="002A1933">
        <w:t>риентир</w:t>
      </w:r>
      <w:r w:rsidR="00633603" w:rsidRPr="00330026">
        <w:t xml:space="preserve"> </w:t>
      </w:r>
      <w:r w:rsidR="00633603">
        <w:t xml:space="preserve">– </w:t>
      </w:r>
      <w:proofErr w:type="spellStart"/>
      <w:r w:rsidR="00633603">
        <w:t>Заельцовский</w:t>
      </w:r>
      <w:proofErr w:type="spellEnd"/>
      <w:r w:rsidR="00633603">
        <w:t xml:space="preserve"> бор, по адресу: Российская Федерация, </w:t>
      </w:r>
      <w:r w:rsidR="00633603" w:rsidRPr="008A5110">
        <w:rPr>
          <w:rFonts w:hint="eastAsia"/>
        </w:rPr>
        <w:t>Новос</w:t>
      </w:r>
      <w:r w:rsidR="00633603" w:rsidRPr="008A5110">
        <w:rPr>
          <w:rFonts w:hint="eastAsia"/>
        </w:rPr>
        <w:t>и</w:t>
      </w:r>
      <w:r w:rsidR="00633603" w:rsidRPr="008A5110">
        <w:rPr>
          <w:rFonts w:hint="eastAsia"/>
        </w:rPr>
        <w:t>бирская</w:t>
      </w:r>
      <w:r w:rsidR="00633603">
        <w:t xml:space="preserve"> область</w:t>
      </w:r>
      <w:r w:rsidR="00633603" w:rsidRPr="008A5110">
        <w:t xml:space="preserve">, </w:t>
      </w:r>
      <w:r w:rsidR="00633603" w:rsidRPr="008A5110">
        <w:rPr>
          <w:rFonts w:hint="eastAsia"/>
        </w:rPr>
        <w:t>г</w:t>
      </w:r>
      <w:r w:rsidR="00633603">
        <w:t>ород</w:t>
      </w:r>
      <w:r w:rsidR="00633603" w:rsidRPr="008A5110">
        <w:t xml:space="preserve"> </w:t>
      </w:r>
      <w:r w:rsidR="00633603" w:rsidRPr="008A5110">
        <w:rPr>
          <w:rFonts w:hint="eastAsia"/>
        </w:rPr>
        <w:t>Новосибирск</w:t>
      </w:r>
      <w:r w:rsidR="00633603">
        <w:t xml:space="preserve"> и объекта капитального строительства (зона коммунальных и складских объектов (П-2)) – «для индивидуального жили</w:t>
      </w:r>
      <w:r w:rsidR="00633603">
        <w:t>щ</w:t>
      </w:r>
      <w:r w:rsidR="00633603">
        <w:t xml:space="preserve">ного строительства </w:t>
      </w:r>
      <w:hyperlink r:id="rId8" w:history="1">
        <w:r w:rsidR="00633603" w:rsidRPr="00A3156A">
          <w:t>(2.1)</w:t>
        </w:r>
      </w:hyperlink>
      <w:r w:rsidR="00633603">
        <w:t xml:space="preserve"> – индивидуальные жилые дома».</w:t>
      </w:r>
    </w:p>
    <w:p w:rsidR="00FE2272" w:rsidRPr="0091260B" w:rsidRDefault="00645674" w:rsidP="000B5B92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80E37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0B5B9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3603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0E37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20463-E3E7-4371-B595-31B2E531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87</TotalTime>
  <Pages>1</Pages>
  <Words>214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69</cp:revision>
  <cp:lastPrinted>2020-02-25T03:17:00Z</cp:lastPrinted>
  <dcterms:created xsi:type="dcterms:W3CDTF">2023-05-10T04:37:00Z</dcterms:created>
  <dcterms:modified xsi:type="dcterms:W3CDTF">2026-01-13T05:56:00Z</dcterms:modified>
</cp:coreProperties>
</file>